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7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ausbau Berliner Straße in Blomber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